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000018"/>
  <w:body>
    <w:p w:rsidR="00341643" w:rsidRPr="00E30822" w:rsidRDefault="00227F82" w:rsidP="00E30822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23A9D58" wp14:editId="7D8ACD8A">
                <wp:simplePos x="0" y="0"/>
                <wp:positionH relativeFrom="column">
                  <wp:posOffset>-1003300</wp:posOffset>
                </wp:positionH>
                <wp:positionV relativeFrom="paragraph">
                  <wp:posOffset>2793365</wp:posOffset>
                </wp:positionV>
                <wp:extent cx="5605145" cy="1565910"/>
                <wp:effectExtent l="0" t="0" r="0" b="0"/>
                <wp:wrapNone/>
                <wp:docPr id="1460402172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5145" cy="1565910"/>
                        </a:xfrm>
                        <a:prstGeom prst="rect">
                          <a:avLst/>
                        </a:prstGeom>
                        <a:solidFill>
                          <a:srgbClr val="9CFDC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07B" w:rsidRPr="00AE3466" w:rsidRDefault="005B507B" w:rsidP="005B507B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</w:pPr>
                          </w:p>
                          <w:p w:rsidR="005B507B" w:rsidRDefault="005B507B" w:rsidP="005B50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3A9D58" id="Rectangle 10" o:spid="_x0000_s1026" style="position:absolute;margin-left:-79pt;margin-top:219.95pt;width:441.35pt;height:123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" fillcolor="#9cfdca" stroked="f" strokeweight="1pt">
                <v:textbox>
                  <w:txbxContent>
                    <w:p w:rsidR="005B507B" w:rsidRPr="00AE3466" w:rsidRDefault="005B507B" w:rsidP="005B507B">
                      <w:pPr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</w:pPr>
                    </w:p>
                    <w:p w:rsidR="005B507B" w:rsidRDefault="005B507B" w:rsidP="005B507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56665E" wp14:editId="65122EE0">
                <wp:simplePos x="0" y="0"/>
                <wp:positionH relativeFrom="margin">
                  <wp:posOffset>-608330</wp:posOffset>
                </wp:positionH>
                <wp:positionV relativeFrom="paragraph">
                  <wp:posOffset>2860040</wp:posOffset>
                </wp:positionV>
                <wp:extent cx="4747260" cy="503555"/>
                <wp:effectExtent l="0" t="0" r="0" b="0"/>
                <wp:wrapNone/>
                <wp:docPr id="1483116009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7260" cy="503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96FF9" w:rsidRPr="005B507B" w:rsidRDefault="00096FF9" w:rsidP="00E566B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</w:pPr>
                            <w:r w:rsidRPr="005B507B"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  <w:t>Nous vous invitons à assister à la soirée</w:t>
                            </w:r>
                          </w:p>
                          <w:p w:rsidR="00E566BD" w:rsidRPr="005B507B" w:rsidRDefault="00096FF9" w:rsidP="00E566B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</w:pPr>
                            <w:r w:rsidRPr="005B507B"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  <w:t xml:space="preserve">Projection-débat autour du </w:t>
                            </w:r>
                            <w:r w:rsidR="006410A3"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  <w:t>film</w:t>
                            </w:r>
                          </w:p>
                          <w:p w:rsidR="00096FF9" w:rsidRPr="00AE3466" w:rsidRDefault="00096FF9" w:rsidP="00AE3466">
                            <w:pPr>
                              <w:spacing w:line="120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56665E"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7" type="#_x0000_t202" style="position:absolute;margin-left:-47.9pt;margin-top:225.2pt;width:373.8pt;height:39.6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" filled="f" stroked="f" strokeweight=".5pt">
                <v:textbox>
                  <w:txbxContent>
                    <w:p w:rsidR="00096FF9" w:rsidRPr="005B507B" w:rsidRDefault="00096FF9" w:rsidP="00E566BD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</w:pPr>
                      <w:r w:rsidRPr="005B507B"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  <w:t>Nous vous invitons à assister à la soirée</w:t>
                      </w:r>
                    </w:p>
                    <w:p w:rsidR="00E566BD" w:rsidRPr="005B507B" w:rsidRDefault="00096FF9" w:rsidP="00E566BD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</w:pPr>
                      <w:r w:rsidRPr="005B507B"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  <w:t xml:space="preserve">Projection-débat autour du </w:t>
                      </w:r>
                      <w:r w:rsidR="006410A3"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  <w:t>film</w:t>
                      </w:r>
                    </w:p>
                    <w:p w:rsidR="00096FF9" w:rsidRPr="00AE3466" w:rsidRDefault="00096FF9" w:rsidP="00AE3466">
                      <w:pPr>
                        <w:spacing w:line="120" w:lineRule="auto"/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A5CE3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9CA836C" wp14:editId="4920A1CC">
                <wp:simplePos x="0" y="0"/>
                <wp:positionH relativeFrom="margin">
                  <wp:posOffset>-608330</wp:posOffset>
                </wp:positionH>
                <wp:positionV relativeFrom="paragraph">
                  <wp:posOffset>3261312</wp:posOffset>
                </wp:positionV>
                <wp:extent cx="4747260" cy="1249680"/>
                <wp:effectExtent l="0" t="0" r="0" b="0"/>
                <wp:wrapNone/>
                <wp:docPr id="31251643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726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B507B" w:rsidRPr="006410A3" w:rsidRDefault="006410A3" w:rsidP="005B507B">
                            <w:pPr>
                              <w:jc w:val="center"/>
                              <w:textDirection w:val="btLr"/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color w:val="9A5CE3"/>
                                <w:sz w:val="72"/>
                                <w:szCs w:val="72"/>
                                <w:lang w:val="es-ES"/>
                              </w:rPr>
                            </w:pPr>
                            <w:proofErr w:type="spellStart"/>
                            <w:r w:rsidRPr="006410A3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color w:val="9A5CE3"/>
                                <w:sz w:val="72"/>
                                <w:szCs w:val="72"/>
                                <w:lang w:val="es-ES"/>
                              </w:rPr>
                              <w:t>THE</w:t>
                            </w:r>
                            <w:proofErr w:type="spellEnd"/>
                            <w:r w:rsidRPr="006410A3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color w:val="9A5CE3"/>
                                <w:sz w:val="72"/>
                                <w:szCs w:val="72"/>
                                <w:lang w:val="es-ES"/>
                              </w:rPr>
                              <w:t xml:space="preserve"> SEA</w:t>
                            </w:r>
                          </w:p>
                          <w:p w:rsidR="005B507B" w:rsidRPr="006410A3" w:rsidRDefault="00227F82" w:rsidP="00227F8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  <w:sz w:val="28"/>
                                <w:szCs w:val="28"/>
                              </w:rPr>
                            </w:pPr>
                            <w:r w:rsidRP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 xml:space="preserve">Un film de </w:t>
                            </w:r>
                            <w:proofErr w:type="spellStart"/>
                            <w:r w:rsidR="006410A3" w:rsidRP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>Shai</w:t>
                            </w:r>
                            <w:proofErr w:type="spellEnd"/>
                            <w:r w:rsidR="006410A3" w:rsidRP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6410A3" w:rsidRP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>Carmeli</w:t>
                            </w:r>
                            <w:proofErr w:type="spellEnd"/>
                            <w:r w:rsidR="006410A3" w:rsidRP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>-</w:t>
                            </w:r>
                            <w:r w:rsidR="006410A3">
                              <w:rPr>
                                <w:rFonts w:ascii="Calibri" w:eastAsia="Impact" w:hAnsi="Calibri" w:cs="Calibri"/>
                                <w:b/>
                                <w:color w:val="9A5CE3"/>
                                <w:sz w:val="32"/>
                                <w:szCs w:val="32"/>
                              </w:rPr>
                              <w:t>Pollak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A836C" id="_x0000_s1028" type="#_x0000_t202" style="position:absolute;margin-left:-47.9pt;margin-top:256.8pt;width:373.8pt;height:98.4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" filled="f" stroked="f" strokeweight=".5pt">
                <v:textbox>
                  <w:txbxContent>
                    <w:p w:rsidR="005B507B" w:rsidRPr="006410A3" w:rsidRDefault="006410A3" w:rsidP="005B507B">
                      <w:pPr>
                        <w:jc w:val="center"/>
                        <w:textDirection w:val="btLr"/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color w:val="9A5CE3"/>
                          <w:sz w:val="72"/>
                          <w:szCs w:val="72"/>
                          <w:lang w:val="es-ES"/>
                        </w:rPr>
                      </w:pPr>
                      <w:proofErr w:type="spellStart"/>
                      <w:r w:rsidRPr="006410A3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color w:val="9A5CE3"/>
                          <w:sz w:val="72"/>
                          <w:szCs w:val="72"/>
                          <w:lang w:val="es-ES"/>
                        </w:rPr>
                        <w:t>THE</w:t>
                      </w:r>
                      <w:proofErr w:type="spellEnd"/>
                      <w:r w:rsidRPr="006410A3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color w:val="9A5CE3"/>
                          <w:sz w:val="72"/>
                          <w:szCs w:val="72"/>
                          <w:lang w:val="es-ES"/>
                        </w:rPr>
                        <w:t xml:space="preserve"> SEA</w:t>
                      </w:r>
                    </w:p>
                    <w:p w:rsidR="005B507B" w:rsidRPr="006410A3" w:rsidRDefault="00227F82" w:rsidP="00227F82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A5CE3"/>
                          <w:sz w:val="28"/>
                          <w:szCs w:val="28"/>
                        </w:rPr>
                      </w:pPr>
                      <w:r w:rsidRP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 xml:space="preserve">Un film de </w:t>
                      </w:r>
                      <w:proofErr w:type="spellStart"/>
                      <w:r w:rsidR="006410A3" w:rsidRP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>Shai</w:t>
                      </w:r>
                      <w:proofErr w:type="spellEnd"/>
                      <w:r w:rsidR="006410A3" w:rsidRP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6410A3" w:rsidRP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>Carmeli</w:t>
                      </w:r>
                      <w:proofErr w:type="spellEnd"/>
                      <w:r w:rsidR="006410A3" w:rsidRP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>-</w:t>
                      </w:r>
                      <w:r w:rsidR="006410A3">
                        <w:rPr>
                          <w:rFonts w:ascii="Calibri" w:eastAsia="Impact" w:hAnsi="Calibri" w:cs="Calibri"/>
                          <w:b/>
                          <w:color w:val="9A5CE3"/>
                          <w:sz w:val="32"/>
                          <w:szCs w:val="32"/>
                        </w:rPr>
                        <w:t>Pollak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7" behindDoc="0" locked="0" layoutInCell="1" allowOverlap="1" wp14:anchorId="58A45CE7" wp14:editId="348CEA5A">
                <wp:simplePos x="0" y="0"/>
                <wp:positionH relativeFrom="column">
                  <wp:posOffset>-1005938</wp:posOffset>
                </wp:positionH>
                <wp:positionV relativeFrom="paragraph">
                  <wp:posOffset>4229588</wp:posOffset>
                </wp:positionV>
                <wp:extent cx="5605145" cy="1106415"/>
                <wp:effectExtent l="0" t="0" r="0" b="0"/>
                <wp:wrapNone/>
                <wp:docPr id="191107704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5145" cy="1106415"/>
                        </a:xfrm>
                        <a:prstGeom prst="rect">
                          <a:avLst/>
                        </a:prstGeom>
                        <a:solidFill>
                          <a:srgbClr val="9A5CE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07B" w:rsidRPr="005B507B" w:rsidRDefault="005B507B" w:rsidP="005B507B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9A5CE3"/>
                              </w:rPr>
                            </w:pPr>
                          </w:p>
                          <w:p w:rsidR="005B507B" w:rsidRPr="005B507B" w:rsidRDefault="005B507B" w:rsidP="005B507B">
                            <w:pPr>
                              <w:jc w:val="center"/>
                              <w:rPr>
                                <w:color w:val="9A5CE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45CE7" id="_x0000_s1029" style="position:absolute;margin-left:-79.2pt;margin-top:333.05pt;width:441.35pt;height:87.1pt;z-index:2516730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" fillcolor="#9a5ce3" stroked="f" strokeweight="1pt">
                <v:textbox>
                  <w:txbxContent>
                    <w:p w:rsidR="005B507B" w:rsidRPr="005B507B" w:rsidRDefault="005B507B" w:rsidP="005B507B">
                      <w:pPr>
                        <w:rPr>
                          <w:rFonts w:ascii="Calibri" w:hAnsi="Calibri" w:cs="Calibri"/>
                          <w:b/>
                          <w:bCs/>
                          <w:color w:val="9A5CE3"/>
                        </w:rPr>
                      </w:pPr>
                    </w:p>
                    <w:p w:rsidR="005B507B" w:rsidRPr="005B507B" w:rsidRDefault="005B507B" w:rsidP="005B507B">
                      <w:pPr>
                        <w:jc w:val="center"/>
                        <w:rPr>
                          <w:color w:val="9A5CE3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-449580</wp:posOffset>
                </wp:positionH>
                <wp:positionV relativeFrom="paragraph">
                  <wp:posOffset>4365772</wp:posOffset>
                </wp:positionV>
                <wp:extent cx="4429760" cy="1623021"/>
                <wp:effectExtent l="0" t="0" r="0" b="0"/>
                <wp:wrapNone/>
                <wp:docPr id="1311546686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760" cy="16230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30822" w:rsidRDefault="00A67F94" w:rsidP="005B507B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jc w:val="center"/>
                              <w:rPr>
                                <w:color w:val="9BFECB"/>
                              </w:rPr>
                            </w:pPr>
                            <w:r>
                              <w:rPr>
                                <w:b/>
                                <w:color w:val="9BFECB"/>
                              </w:rPr>
                              <w:t xml:space="preserve">PROGRAMME OU INFOS COMPLÉMENTAIRES : </w:t>
                            </w:r>
                            <w:r>
                              <w:rPr>
                                <w:b/>
                                <w:color w:val="9BFECB"/>
                              </w:rPr>
                              <w:br/>
                            </w:r>
                            <w:r w:rsidR="005B507B" w:rsidRPr="005B507B">
                              <w:rPr>
                                <w:b/>
                                <w:color w:val="9BFECB"/>
                              </w:rPr>
                              <w:t>19h30 :</w:t>
                            </w:r>
                            <w:r w:rsidR="005B507B" w:rsidRPr="005B507B">
                              <w:rPr>
                                <w:color w:val="9BFECB"/>
                              </w:rPr>
                              <w:t xml:space="preserve"> </w:t>
                            </w:r>
                            <w:r>
                              <w:rPr>
                                <w:color w:val="9BFECB"/>
                              </w:rPr>
                              <w:t>XXXXX</w:t>
                            </w:r>
                            <w:r w:rsidR="005B507B">
                              <w:rPr>
                                <w:color w:val="9BFECB"/>
                              </w:rPr>
                              <w:t xml:space="preserve"> </w:t>
                            </w:r>
                          </w:p>
                          <w:p w:rsidR="005B507B" w:rsidRPr="005B507B" w:rsidRDefault="005B507B" w:rsidP="005B507B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jc w:val="center"/>
                              <w:rPr>
                                <w:color w:val="9BFECB"/>
                              </w:rPr>
                            </w:pPr>
                            <w:r w:rsidRPr="005B507B">
                              <w:rPr>
                                <w:b/>
                                <w:color w:val="9BFECB"/>
                              </w:rPr>
                              <w:t>20h00 :</w:t>
                            </w:r>
                            <w:r w:rsidRPr="005B507B">
                              <w:rPr>
                                <w:color w:val="9BFECB"/>
                              </w:rPr>
                              <w:t xml:space="preserve"> </w:t>
                            </w:r>
                            <w:r w:rsidR="00A67F94">
                              <w:rPr>
                                <w:color w:val="9BFECB"/>
                              </w:rPr>
                              <w:t>XXX</w:t>
                            </w:r>
                          </w:p>
                          <w:p w:rsidR="005B507B" w:rsidRDefault="005B507B" w:rsidP="005B507B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jc w:val="center"/>
                              <w:rPr>
                                <w:color w:val="9BFECB"/>
                              </w:rPr>
                            </w:pPr>
                            <w:r w:rsidRPr="005B507B">
                              <w:rPr>
                                <w:b/>
                                <w:color w:val="9BFECB"/>
                              </w:rPr>
                              <w:t>21h40 :</w:t>
                            </w:r>
                            <w:r w:rsidRPr="005B507B">
                              <w:rPr>
                                <w:color w:val="9BFECB"/>
                              </w:rPr>
                              <w:t xml:space="preserve"> </w:t>
                            </w:r>
                            <w:r w:rsidR="00A67F94">
                              <w:rPr>
                                <w:color w:val="9BFECB"/>
                              </w:rPr>
                              <w:t>XXX</w:t>
                            </w:r>
                          </w:p>
                          <w:p w:rsidR="005B507B" w:rsidRPr="005B507B" w:rsidRDefault="005B507B" w:rsidP="005B507B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jc w:val="center"/>
                              <w:rPr>
                                <w:color w:val="9BFECB"/>
                              </w:rPr>
                            </w:pPr>
                          </w:p>
                          <w:p w:rsidR="005B507B" w:rsidRPr="005B507B" w:rsidRDefault="005B507B" w:rsidP="005B507B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jc w:val="center"/>
                              <w:rPr>
                                <w:color w:val="9BFECB"/>
                              </w:rPr>
                            </w:pPr>
                          </w:p>
                          <w:p w:rsidR="005B507B" w:rsidRPr="005B507B" w:rsidRDefault="005B507B" w:rsidP="005B507B">
                            <w:pPr>
                              <w:jc w:val="center"/>
                              <w:rPr>
                                <w:color w:val="9BFEC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30" type="#_x0000_t202" style="position:absolute;margin-left:-35.4pt;margin-top:343.75pt;width:348.8pt;height:127.8pt;z-index:25167360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" filled="f" stroked="f" strokeweight=".5pt">
                <v:textbox>
                  <w:txbxContent>
                    <w:p w:rsidR="00E30822" w:rsidRDefault="00A67F94" w:rsidP="005B507B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jc w:val="center"/>
                        <w:rPr>
                          <w:color w:val="9BFECB"/>
                        </w:rPr>
                      </w:pPr>
                      <w:r>
                        <w:rPr>
                          <w:b/>
                          <w:color w:val="9BFECB"/>
                        </w:rPr>
                        <w:t xml:space="preserve">PROGRAMME OU INFOS COMPLÉMENTAIRES : </w:t>
                      </w:r>
                      <w:r>
                        <w:rPr>
                          <w:b/>
                          <w:color w:val="9BFECB"/>
                        </w:rPr>
                        <w:br/>
                      </w:r>
                      <w:r w:rsidR="005B507B" w:rsidRPr="005B507B">
                        <w:rPr>
                          <w:b/>
                          <w:color w:val="9BFECB"/>
                        </w:rPr>
                        <w:t>19h30 :</w:t>
                      </w:r>
                      <w:r w:rsidR="005B507B" w:rsidRPr="005B507B">
                        <w:rPr>
                          <w:color w:val="9BFECB"/>
                        </w:rPr>
                        <w:t xml:space="preserve"> </w:t>
                      </w:r>
                      <w:r>
                        <w:rPr>
                          <w:color w:val="9BFECB"/>
                        </w:rPr>
                        <w:t>XXXXX</w:t>
                      </w:r>
                      <w:r w:rsidR="005B507B">
                        <w:rPr>
                          <w:color w:val="9BFECB"/>
                        </w:rPr>
                        <w:t xml:space="preserve"> </w:t>
                      </w:r>
                    </w:p>
                    <w:p w:rsidR="005B507B" w:rsidRPr="005B507B" w:rsidRDefault="005B507B" w:rsidP="005B507B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jc w:val="center"/>
                        <w:rPr>
                          <w:color w:val="9BFECB"/>
                        </w:rPr>
                      </w:pPr>
                      <w:r w:rsidRPr="005B507B">
                        <w:rPr>
                          <w:b/>
                          <w:color w:val="9BFECB"/>
                        </w:rPr>
                        <w:t>20h00 :</w:t>
                      </w:r>
                      <w:r w:rsidRPr="005B507B">
                        <w:rPr>
                          <w:color w:val="9BFECB"/>
                        </w:rPr>
                        <w:t xml:space="preserve"> </w:t>
                      </w:r>
                      <w:r w:rsidR="00A67F94">
                        <w:rPr>
                          <w:color w:val="9BFECB"/>
                        </w:rPr>
                        <w:t>XXX</w:t>
                      </w:r>
                    </w:p>
                    <w:p w:rsidR="005B507B" w:rsidRDefault="005B507B" w:rsidP="005B507B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jc w:val="center"/>
                        <w:rPr>
                          <w:color w:val="9BFECB"/>
                        </w:rPr>
                      </w:pPr>
                      <w:r w:rsidRPr="005B507B">
                        <w:rPr>
                          <w:b/>
                          <w:color w:val="9BFECB"/>
                        </w:rPr>
                        <w:t>21h40 :</w:t>
                      </w:r>
                      <w:r w:rsidRPr="005B507B">
                        <w:rPr>
                          <w:color w:val="9BFECB"/>
                        </w:rPr>
                        <w:t xml:space="preserve"> </w:t>
                      </w:r>
                      <w:r w:rsidR="00A67F94">
                        <w:rPr>
                          <w:color w:val="9BFECB"/>
                        </w:rPr>
                        <w:t>XXX</w:t>
                      </w:r>
                    </w:p>
                    <w:p w:rsidR="005B507B" w:rsidRPr="005B507B" w:rsidRDefault="005B507B" w:rsidP="005B507B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jc w:val="center"/>
                        <w:rPr>
                          <w:color w:val="9BFECB"/>
                        </w:rPr>
                      </w:pPr>
                    </w:p>
                    <w:p w:rsidR="005B507B" w:rsidRPr="005B507B" w:rsidRDefault="005B507B" w:rsidP="005B507B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jc w:val="center"/>
                        <w:rPr>
                          <w:color w:val="9BFECB"/>
                        </w:rPr>
                      </w:pPr>
                    </w:p>
                    <w:p w:rsidR="005B507B" w:rsidRPr="005B507B" w:rsidRDefault="005B507B" w:rsidP="005B507B">
                      <w:pPr>
                        <w:jc w:val="center"/>
                        <w:rPr>
                          <w:color w:val="9BFEC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B507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573BD69" wp14:editId="5BA60D78">
                <wp:simplePos x="0" y="0"/>
                <wp:positionH relativeFrom="column">
                  <wp:posOffset>424180</wp:posOffset>
                </wp:positionH>
                <wp:positionV relativeFrom="paragraph">
                  <wp:posOffset>-494665</wp:posOffset>
                </wp:positionV>
                <wp:extent cx="2590800" cy="269631"/>
                <wp:effectExtent l="0" t="0" r="0" b="0"/>
                <wp:wrapNone/>
                <wp:docPr id="1893138992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2696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2342A" w:rsidRPr="00A2342A" w:rsidRDefault="00A2342A" w:rsidP="00A2342A">
                            <w:pPr>
                              <w:jc w:val="center"/>
                              <w:rPr>
                                <w:rFonts w:ascii="Ezra" w:hAnsi="Ezra"/>
                                <w:color w:val="FFFBBE"/>
                                <w:sz w:val="20"/>
                                <w:szCs w:val="20"/>
                              </w:rPr>
                            </w:pPr>
                            <w:r w:rsidRPr="00A2342A">
                              <w:rPr>
                                <w:rFonts w:ascii="Ezra" w:hAnsi="Ezra"/>
                                <w:color w:val="FFFBBE"/>
                                <w:sz w:val="20"/>
                                <w:szCs w:val="20"/>
                              </w:rPr>
                              <w:t>www.</w:t>
                            </w:r>
                            <w:r w:rsidRPr="00A2342A">
                              <w:rPr>
                                <w:rFonts w:ascii="Ezra" w:hAnsi="Ezra"/>
                                <w:color w:val="9A5CE3"/>
                                <w:sz w:val="20"/>
                                <w:szCs w:val="20"/>
                              </w:rPr>
                              <w:t>maatmov</w:t>
                            </w:r>
                            <w:r w:rsidRPr="00A2342A">
                              <w:rPr>
                                <w:rFonts w:ascii="Ezra" w:hAnsi="Ezra"/>
                                <w:color w:val="FFFBBE"/>
                                <w:sz w:val="20"/>
                                <w:szCs w:val="20"/>
                              </w:rPr>
                              <w:t>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73BD69" id="Zone de texte 1" o:spid="_x0000_s1031" type="#_x0000_t202" style="position:absolute;margin-left:33.4pt;margin-top:-38.95pt;width:204pt;height:21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" filled="f" stroked="f" strokeweight=".5pt">
                <v:textbox>
                  <w:txbxContent>
                    <w:p w:rsidR="00A2342A" w:rsidRPr="00A2342A" w:rsidRDefault="00A2342A" w:rsidP="00A2342A">
                      <w:pPr>
                        <w:jc w:val="center"/>
                        <w:rPr>
                          <w:rFonts w:ascii="Ezra" w:hAnsi="Ezra"/>
                          <w:color w:val="FFFBBE"/>
                          <w:sz w:val="20"/>
                          <w:szCs w:val="20"/>
                        </w:rPr>
                      </w:pPr>
                      <w:r w:rsidRPr="00A2342A">
                        <w:rPr>
                          <w:rFonts w:ascii="Ezra" w:hAnsi="Ezra"/>
                          <w:color w:val="FFFBBE"/>
                          <w:sz w:val="20"/>
                          <w:szCs w:val="20"/>
                        </w:rPr>
                        <w:t>www.</w:t>
                      </w:r>
                      <w:r w:rsidRPr="00A2342A">
                        <w:rPr>
                          <w:rFonts w:ascii="Ezra" w:hAnsi="Ezra"/>
                          <w:color w:val="9A5CE3"/>
                          <w:sz w:val="20"/>
                          <w:szCs w:val="20"/>
                        </w:rPr>
                        <w:t>maatmov</w:t>
                      </w:r>
                      <w:r w:rsidRPr="00A2342A">
                        <w:rPr>
                          <w:rFonts w:ascii="Ezra" w:hAnsi="Ezra"/>
                          <w:color w:val="FFFBBE"/>
                          <w:sz w:val="20"/>
                          <w:szCs w:val="20"/>
                        </w:rPr>
                        <w:t>.com</w:t>
                      </w:r>
                    </w:p>
                  </w:txbxContent>
                </v:textbox>
              </v:shape>
            </w:pict>
          </mc:Fallback>
        </mc:AlternateContent>
      </w:r>
      <w:r w:rsidR="005B507B">
        <w:rPr>
          <w:noProof/>
        </w:rPr>
        <w:drawing>
          <wp:anchor distT="0" distB="0" distL="114300" distR="114300" simplePos="0" relativeHeight="251674624" behindDoc="1" locked="0" layoutInCell="1" allowOverlap="1" wp14:anchorId="73FD64E5" wp14:editId="0E308169">
            <wp:simplePos x="0" y="0"/>
            <wp:positionH relativeFrom="margin">
              <wp:align>center</wp:align>
            </wp:positionH>
            <wp:positionV relativeFrom="page">
              <wp:posOffset>125095</wp:posOffset>
            </wp:positionV>
            <wp:extent cx="1230630" cy="273050"/>
            <wp:effectExtent l="0" t="0" r="1270" b="6350"/>
            <wp:wrapNone/>
            <wp:docPr id="644427569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27569" name="Image 644427569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27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0292">
        <w:rPr>
          <w:noProof/>
        </w:rPr>
        <w:drawing>
          <wp:anchor distT="0" distB="0" distL="114300" distR="114300" simplePos="0" relativeHeight="251662336" behindDoc="1" locked="1" layoutInCell="1" allowOverlap="1" wp14:anchorId="42A0FF49" wp14:editId="1F3F8408">
            <wp:simplePos x="0" y="0"/>
            <wp:positionH relativeFrom="page">
              <wp:posOffset>-657225</wp:posOffset>
            </wp:positionH>
            <wp:positionV relativeFrom="paragraph">
              <wp:posOffset>-34290</wp:posOffset>
            </wp:positionV>
            <wp:extent cx="5991225" cy="2843530"/>
            <wp:effectExtent l="0" t="0" r="3175" b="1270"/>
            <wp:wrapNone/>
            <wp:docPr id="472695014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95014" name="Image 5"/>
                    <pic:cNvPicPr preferRelativeResize="0"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874" b="16249"/>
                    <a:stretch/>
                  </pic:blipFill>
                  <pic:spPr bwMode="auto">
                    <a:xfrm>
                      <a:off x="0" y="0"/>
                      <a:ext cx="5991225" cy="2843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082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80D181A" wp14:editId="5B21802D">
                <wp:simplePos x="0" y="0"/>
                <wp:positionH relativeFrom="margin">
                  <wp:align>center</wp:align>
                </wp:positionH>
                <wp:positionV relativeFrom="paragraph">
                  <wp:posOffset>5508625</wp:posOffset>
                </wp:positionV>
                <wp:extent cx="4297680" cy="961390"/>
                <wp:effectExtent l="0" t="0" r="0" b="0"/>
                <wp:wrapNone/>
                <wp:docPr id="1728614622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7680" cy="961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96FF9" w:rsidRPr="00F62707" w:rsidRDefault="00096FF9" w:rsidP="00096FF9">
                            <w:pPr>
                              <w:jc w:val="center"/>
                              <w:textDirection w:val="btLr"/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</w:rPr>
                            </w:pPr>
                            <w:r w:rsidRPr="00F62707"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  <w:sz w:val="32"/>
                              </w:rPr>
                              <w:t xml:space="preserve">Le </w:t>
                            </w:r>
                            <w:r w:rsidR="00A67F94"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  <w:sz w:val="32"/>
                              </w:rPr>
                              <w:t>X</w:t>
                            </w:r>
                            <w:r w:rsidRPr="00F62707"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  <w:sz w:val="32"/>
                              </w:rPr>
                              <w:t xml:space="preserve"> Mai à </w:t>
                            </w:r>
                            <w:proofErr w:type="spellStart"/>
                            <w:r w:rsidR="00A67F94"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  <w:sz w:val="32"/>
                              </w:rPr>
                              <w:t>x</w:t>
                            </w:r>
                            <w:r w:rsidRPr="00F62707">
                              <w:rPr>
                                <w:rFonts w:ascii="Cambria" w:hAnsi="Cambria" w:cstheme="majorHAnsi"/>
                                <w:b/>
                                <w:bCs/>
                                <w:color w:val="9BFECB"/>
                                <w:sz w:val="32"/>
                              </w:rPr>
                              <w:t>h</w:t>
                            </w:r>
                            <w:proofErr w:type="spellEnd"/>
                          </w:p>
                          <w:p w:rsidR="00315D7D" w:rsidRDefault="00A67F94" w:rsidP="007A585D">
                            <w:pPr>
                              <w:tabs>
                                <w:tab w:val="left" w:pos="0"/>
                              </w:tabs>
                              <w:ind w:left="-2708" w:right="-2508"/>
                              <w:jc w:val="center"/>
                              <w:rPr>
                                <w:rFonts w:asciiTheme="majorHAnsi" w:eastAsia="Ezra" w:hAnsiTheme="majorHAnsi" w:cstheme="majorHAnsi"/>
                                <w:b/>
                                <w:color w:val="9BFECB"/>
                              </w:rPr>
                            </w:pPr>
                            <w:r>
                              <w:rPr>
                                <w:rFonts w:asciiTheme="majorHAnsi" w:eastAsia="Ezra" w:hAnsiTheme="majorHAnsi" w:cstheme="majorHAnsi"/>
                                <w:b/>
                                <w:color w:val="9BFECB"/>
                              </w:rPr>
                              <w:t>Adresse et lieu de l’événement</w:t>
                            </w:r>
                          </w:p>
                          <w:p w:rsidR="00A67F94" w:rsidRPr="00096FF9" w:rsidRDefault="00A67F94" w:rsidP="007A585D">
                            <w:pPr>
                              <w:tabs>
                                <w:tab w:val="left" w:pos="0"/>
                              </w:tabs>
                              <w:ind w:left="-2708" w:right="-2508"/>
                              <w:jc w:val="center"/>
                              <w:rPr>
                                <w:rFonts w:asciiTheme="majorHAnsi" w:hAnsiTheme="majorHAnsi" w:cstheme="majorHAnsi"/>
                                <w:color w:val="9BFECB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ajorHAnsi" w:eastAsia="Ezra" w:hAnsiTheme="majorHAnsi" w:cstheme="majorHAnsi"/>
                                <w:b/>
                                <w:color w:val="9BFECB"/>
                              </w:rPr>
                              <w:t>Détails si besoin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D181A" id="Zone de texte 9" o:spid="_x0000_s1032" type="#_x0000_t202" style="position:absolute;margin-left:0;margin-top:433.75pt;width:338.4pt;height:75.7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" filled="f" stroked="f" strokeweight=".5pt">
                <v:textbox>
                  <w:txbxContent>
                    <w:p w:rsidR="00096FF9" w:rsidRPr="00F62707" w:rsidRDefault="00096FF9" w:rsidP="00096FF9">
                      <w:pPr>
                        <w:jc w:val="center"/>
                        <w:textDirection w:val="btLr"/>
                        <w:rPr>
                          <w:rFonts w:ascii="Cambria" w:hAnsi="Cambria" w:cstheme="majorHAnsi"/>
                          <w:b/>
                          <w:bCs/>
                          <w:color w:val="9BFECB"/>
                        </w:rPr>
                      </w:pPr>
                      <w:r w:rsidRPr="00F62707">
                        <w:rPr>
                          <w:rFonts w:ascii="Cambria" w:hAnsi="Cambria" w:cstheme="majorHAnsi"/>
                          <w:b/>
                          <w:bCs/>
                          <w:color w:val="9BFECB"/>
                          <w:sz w:val="32"/>
                        </w:rPr>
                        <w:t xml:space="preserve">Le </w:t>
                      </w:r>
                      <w:r w:rsidR="00A67F94">
                        <w:rPr>
                          <w:rFonts w:ascii="Cambria" w:hAnsi="Cambria" w:cstheme="majorHAnsi"/>
                          <w:b/>
                          <w:bCs/>
                          <w:color w:val="9BFECB"/>
                          <w:sz w:val="32"/>
                        </w:rPr>
                        <w:t>X</w:t>
                      </w:r>
                      <w:r w:rsidRPr="00F62707">
                        <w:rPr>
                          <w:rFonts w:ascii="Cambria" w:hAnsi="Cambria" w:cstheme="majorHAnsi"/>
                          <w:b/>
                          <w:bCs/>
                          <w:color w:val="9BFECB"/>
                          <w:sz w:val="32"/>
                        </w:rPr>
                        <w:t xml:space="preserve"> Mai à </w:t>
                      </w:r>
                      <w:proofErr w:type="spellStart"/>
                      <w:r w:rsidR="00A67F94">
                        <w:rPr>
                          <w:rFonts w:ascii="Cambria" w:hAnsi="Cambria" w:cstheme="majorHAnsi"/>
                          <w:b/>
                          <w:bCs/>
                          <w:color w:val="9BFECB"/>
                          <w:sz w:val="32"/>
                        </w:rPr>
                        <w:t>x</w:t>
                      </w:r>
                      <w:r w:rsidRPr="00F62707">
                        <w:rPr>
                          <w:rFonts w:ascii="Cambria" w:hAnsi="Cambria" w:cstheme="majorHAnsi"/>
                          <w:b/>
                          <w:bCs/>
                          <w:color w:val="9BFECB"/>
                          <w:sz w:val="32"/>
                        </w:rPr>
                        <w:t>h</w:t>
                      </w:r>
                      <w:proofErr w:type="spellEnd"/>
                    </w:p>
                    <w:p w:rsidR="00315D7D" w:rsidRDefault="00A67F94" w:rsidP="007A585D">
                      <w:pPr>
                        <w:tabs>
                          <w:tab w:val="left" w:pos="0"/>
                        </w:tabs>
                        <w:ind w:left="-2708" w:right="-2508"/>
                        <w:jc w:val="center"/>
                        <w:rPr>
                          <w:rFonts w:asciiTheme="majorHAnsi" w:eastAsia="Ezra" w:hAnsiTheme="majorHAnsi" w:cstheme="majorHAnsi"/>
                          <w:b/>
                          <w:color w:val="9BFECB"/>
                        </w:rPr>
                      </w:pPr>
                      <w:r>
                        <w:rPr>
                          <w:rFonts w:asciiTheme="majorHAnsi" w:eastAsia="Ezra" w:hAnsiTheme="majorHAnsi" w:cstheme="majorHAnsi"/>
                          <w:b/>
                          <w:color w:val="9BFECB"/>
                        </w:rPr>
                        <w:t>Adresse et lieu de l’événement</w:t>
                      </w:r>
                    </w:p>
                    <w:p w:rsidR="00A67F94" w:rsidRPr="00096FF9" w:rsidRDefault="00A67F94" w:rsidP="007A585D">
                      <w:pPr>
                        <w:tabs>
                          <w:tab w:val="left" w:pos="0"/>
                        </w:tabs>
                        <w:ind w:left="-2708" w:right="-2508"/>
                        <w:jc w:val="center"/>
                        <w:rPr>
                          <w:rFonts w:asciiTheme="majorHAnsi" w:hAnsiTheme="majorHAnsi" w:cstheme="majorHAnsi"/>
                          <w:color w:val="9BFECB"/>
                          <w:sz w:val="20"/>
                          <w:szCs w:val="20"/>
                        </w:rPr>
                      </w:pPr>
                      <w:r>
                        <w:rPr>
                          <w:rFonts w:asciiTheme="majorHAnsi" w:eastAsia="Ezra" w:hAnsiTheme="majorHAnsi" w:cstheme="majorHAnsi"/>
                          <w:b/>
                          <w:color w:val="9BFECB"/>
                        </w:rPr>
                        <w:t>Détails si besoin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341643" w:rsidRPr="00E30822" w:rsidSect="0084029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type w:val="continuous"/>
      <w:pgSz w:w="8397" w:h="1190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920085" w:rsidRDefault="00920085" w:rsidP="00840292">
      <w:r>
        <w:separator/>
      </w:r>
    </w:p>
  </w:endnote>
  <w:endnote w:type="continuationSeparator" w:id="0">
    <w:p w:rsidR="00920085" w:rsidRDefault="00920085" w:rsidP="008402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A393E70-2617-3643-A183-2C290BC7894A}"/>
    <w:embedBold r:id="rId2" w:fontKey="{4D28027A-170F-EC4E-BBA7-230EF791EEA9}"/>
    <w:embedBoldItalic r:id="rId3" w:fontKey="{8EE9C5F5-33CA-AC49-9A27-0AE69DDD3827}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Ezra">
    <w:altName w:val="Calibri"/>
    <w:panose1 w:val="00000000000000000000"/>
    <w:charset w:val="4D"/>
    <w:family w:val="auto"/>
    <w:notTrueType/>
    <w:pitch w:val="variable"/>
    <w:sig w:usb0="80000027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Bold r:id="rId4" w:subsetted="1" w:fontKey="{8138D78C-95A7-5240-9C80-870DA6BC107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Bold r:id="rId5" w:subsetted="1" w:fontKey="{D688BD99-6710-3D43-8415-F91B8640AC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920085" w:rsidRDefault="00920085" w:rsidP="00840292">
      <w:r>
        <w:separator/>
      </w:r>
    </w:p>
  </w:footnote>
  <w:footnote w:type="continuationSeparator" w:id="0">
    <w:p w:rsidR="00920085" w:rsidRDefault="00920085" w:rsidP="008402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40292" w:rsidRDefault="0084029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◦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763234B0"/>
    <w:multiLevelType w:val="hybridMultilevel"/>
    <w:tmpl w:val="1EFC1E5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871579492">
    <w:abstractNumId w:val="0"/>
  </w:num>
  <w:num w:numId="2" w16cid:durableId="496167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displayBackgroundShape/>
  <w:embedTrueTypeFonts/>
  <w:saveSubsetFonts/>
  <w:mirrorMargin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10A3"/>
    <w:rsid w:val="00033FF1"/>
    <w:rsid w:val="00051E87"/>
    <w:rsid w:val="00060C35"/>
    <w:rsid w:val="0007771D"/>
    <w:rsid w:val="00096FF9"/>
    <w:rsid w:val="000E624B"/>
    <w:rsid w:val="001231F8"/>
    <w:rsid w:val="00194461"/>
    <w:rsid w:val="00227F82"/>
    <w:rsid w:val="00231863"/>
    <w:rsid w:val="00253B9C"/>
    <w:rsid w:val="002F06CE"/>
    <w:rsid w:val="00315D7D"/>
    <w:rsid w:val="00341643"/>
    <w:rsid w:val="003B6657"/>
    <w:rsid w:val="00417CE4"/>
    <w:rsid w:val="004717DC"/>
    <w:rsid w:val="00533CBC"/>
    <w:rsid w:val="00542121"/>
    <w:rsid w:val="00546832"/>
    <w:rsid w:val="00597F95"/>
    <w:rsid w:val="005B507B"/>
    <w:rsid w:val="005D3D31"/>
    <w:rsid w:val="00617475"/>
    <w:rsid w:val="006410A3"/>
    <w:rsid w:val="00650F4C"/>
    <w:rsid w:val="006A161D"/>
    <w:rsid w:val="00737A8E"/>
    <w:rsid w:val="0077127B"/>
    <w:rsid w:val="00776789"/>
    <w:rsid w:val="00793403"/>
    <w:rsid w:val="007A585D"/>
    <w:rsid w:val="008148A0"/>
    <w:rsid w:val="00840292"/>
    <w:rsid w:val="00862DF1"/>
    <w:rsid w:val="008C2CE4"/>
    <w:rsid w:val="00903424"/>
    <w:rsid w:val="00920085"/>
    <w:rsid w:val="00932B45"/>
    <w:rsid w:val="0094609B"/>
    <w:rsid w:val="009A464B"/>
    <w:rsid w:val="00A04577"/>
    <w:rsid w:val="00A2342A"/>
    <w:rsid w:val="00A67F94"/>
    <w:rsid w:val="00AE3466"/>
    <w:rsid w:val="00BD3B56"/>
    <w:rsid w:val="00C900F6"/>
    <w:rsid w:val="00CE1A54"/>
    <w:rsid w:val="00D07373"/>
    <w:rsid w:val="00D44043"/>
    <w:rsid w:val="00E30822"/>
    <w:rsid w:val="00E566BD"/>
    <w:rsid w:val="00E6004C"/>
    <w:rsid w:val="00F62707"/>
    <w:rsid w:val="00FD3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95CC1C"/>
  <w15:chartTrackingRefBased/>
  <w15:docId w15:val="{BAD43856-E7DB-754C-9B19-7CB55A5A4F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autoRedefine/>
    <w:uiPriority w:val="99"/>
    <w:unhideWhenUsed/>
    <w:rsid w:val="0034164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41643"/>
  </w:style>
  <w:style w:type="paragraph" w:styleId="Sansinterligne">
    <w:name w:val="No Spacing"/>
    <w:link w:val="SansinterligneCar"/>
    <w:uiPriority w:val="1"/>
    <w:qFormat/>
    <w:rsid w:val="00840292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SansinterligneCar">
    <w:name w:val="Sans interligne Car"/>
    <w:basedOn w:val="Policepardfaut"/>
    <w:link w:val="Sansinterligne"/>
    <w:uiPriority w:val="1"/>
    <w:rsid w:val="00840292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84029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840292"/>
    <w:rPr>
      <w:rFonts w:eastAsiaTheme="minorEastAsia"/>
    </w:rPr>
  </w:style>
  <w:style w:type="paragraph" w:styleId="Paragraphedeliste">
    <w:name w:val="List Paragraph"/>
    <w:basedOn w:val="Normal"/>
    <w:uiPriority w:val="34"/>
    <w:qFormat/>
    <w:rsid w:val="00650F4C"/>
    <w:pPr>
      <w:ind w:left="720"/>
      <w:contextualSpacing/>
    </w:pPr>
  </w:style>
  <w:style w:type="paragraph" w:styleId="Rvision">
    <w:name w:val="Revision"/>
    <w:hidden/>
    <w:uiPriority w:val="99"/>
    <w:semiHidden/>
    <w:rsid w:val="00597F95"/>
    <w:rPr>
      <w:rFonts w:eastAsiaTheme="minorEastAsia"/>
    </w:rPr>
  </w:style>
  <w:style w:type="character" w:styleId="Lienhypertexte">
    <w:name w:val="Hyperlink"/>
    <w:basedOn w:val="Policepardfaut"/>
    <w:uiPriority w:val="99"/>
    <w:unhideWhenUsed/>
    <w:rsid w:val="00194461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944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93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07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200368">
              <w:marLeft w:val="0"/>
              <w:marRight w:val="0"/>
              <w:marTop w:val="0"/>
              <w:marBottom w:val="1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34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clemencekertudo/Dropbox/NEMANY/MAAT_MOV/MAAT%20MOV%20Asset/TOOLKIT/TOOLKIT%20THE%20SEA/FLYER/MaatMov_Flyer_THE%20SEA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28CB84D-E286-F244-84A3-9BC372DF3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MaatMov_Flyer_THE SEA.dotx</Template>
  <TotalTime>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cp:lastPrinted>2025-04-14T07:58:00Z</cp:lastPrinted>
  <dcterms:created xsi:type="dcterms:W3CDTF">2026-03-06T09:49:00Z</dcterms:created>
  <dcterms:modified xsi:type="dcterms:W3CDTF">2026-03-06T10:03:00Z</dcterms:modified>
</cp:coreProperties>
</file>